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D7848" w14:textId="77777777" w:rsidR="00EC43FC" w:rsidRDefault="00EC43FC" w:rsidP="00EC4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FRESSH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79DC10FC" w14:textId="77777777" w:rsidR="00EC43FC" w:rsidRDefault="00EC43FC" w:rsidP="00EC4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Bladesmith.</w:t>
      </w:r>
    </w:p>
    <w:p w14:paraId="0A84818C" w14:textId="77777777" w:rsidR="00EC43FC" w:rsidRDefault="00EC43FC" w:rsidP="00EC43FC">
      <w:pPr>
        <w:pStyle w:val="NoSpacing"/>
        <w:rPr>
          <w:rFonts w:cs="Times New Roman"/>
          <w:szCs w:val="24"/>
        </w:rPr>
      </w:pPr>
    </w:p>
    <w:p w14:paraId="186A8964" w14:textId="77777777" w:rsidR="00EC43FC" w:rsidRDefault="00EC43FC" w:rsidP="00EC43FC">
      <w:pPr>
        <w:pStyle w:val="NoSpacing"/>
        <w:rPr>
          <w:rFonts w:cs="Times New Roman"/>
          <w:szCs w:val="24"/>
        </w:rPr>
      </w:pPr>
    </w:p>
    <w:p w14:paraId="4A257747" w14:textId="77777777" w:rsidR="00EC43FC" w:rsidRDefault="00EC43FC" w:rsidP="00EC4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William Clerk of London, mercer(q.v.), brought a plaint of debt against him.</w:t>
      </w:r>
    </w:p>
    <w:p w14:paraId="1A5DB03E" w14:textId="77777777" w:rsidR="00EC43FC" w:rsidRDefault="00EC43FC" w:rsidP="00EC4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4D95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173EFF03" w14:textId="77777777" w:rsidR="00EC43FC" w:rsidRDefault="00EC43FC" w:rsidP="00EC43FC">
      <w:pPr>
        <w:pStyle w:val="NoSpacing"/>
        <w:rPr>
          <w:rFonts w:cs="Times New Roman"/>
          <w:szCs w:val="24"/>
        </w:rPr>
      </w:pPr>
    </w:p>
    <w:p w14:paraId="66C9CA50" w14:textId="77777777" w:rsidR="00EC43FC" w:rsidRDefault="00EC43FC" w:rsidP="00EC43FC">
      <w:pPr>
        <w:pStyle w:val="NoSpacing"/>
        <w:rPr>
          <w:rFonts w:cs="Times New Roman"/>
          <w:szCs w:val="24"/>
        </w:rPr>
      </w:pPr>
    </w:p>
    <w:p w14:paraId="6663500D" w14:textId="77777777" w:rsidR="00EC43FC" w:rsidRPr="00880720" w:rsidRDefault="00EC43FC" w:rsidP="00EC4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p w14:paraId="3FAFB8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40789" w14:textId="77777777" w:rsidR="00EC43FC" w:rsidRDefault="00EC43FC" w:rsidP="009139A6">
      <w:r>
        <w:separator/>
      </w:r>
    </w:p>
  </w:endnote>
  <w:endnote w:type="continuationSeparator" w:id="0">
    <w:p w14:paraId="5E8EFEE5" w14:textId="77777777" w:rsidR="00EC43FC" w:rsidRDefault="00EC43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2C9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E3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E99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CF580" w14:textId="77777777" w:rsidR="00EC43FC" w:rsidRDefault="00EC43FC" w:rsidP="009139A6">
      <w:r>
        <w:separator/>
      </w:r>
    </w:p>
  </w:footnote>
  <w:footnote w:type="continuationSeparator" w:id="0">
    <w:p w14:paraId="5C2EB159" w14:textId="77777777" w:rsidR="00EC43FC" w:rsidRDefault="00EC43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260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5BD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1B1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F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43F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C4908"/>
  <w15:chartTrackingRefBased/>
  <w15:docId w15:val="{7CC04C3C-7140-480A-A646-12B6A63B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C43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2023-05-09T08:54:00Z</dcterms:created>
  <dcterms:modified xsi:type="dcterms:W3CDTF">2023-05-09T08:55:00Z</dcterms:modified>
</cp:coreProperties>
</file>